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254790019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E7019D2" w14:textId="07A09225" w:rsidR="0072710E" w:rsidRPr="00535962" w:rsidRDefault="0072710E" w:rsidP="0072710E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supbanco-CCC-CP-202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1D1222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  <w:r w:rsidR="001F6E72">
                                                  <w:rPr>
                                                    <w:rStyle w:val="Style2"/>
                                                  </w:rPr>
                                                  <w:t>7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20819490" w14:textId="7D9B463B" w:rsidR="00840E00" w:rsidRPr="00535962" w:rsidRDefault="001F6E72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254790019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E7019D2" w14:textId="07A09225" w:rsidR="0072710E" w:rsidRPr="00535962" w:rsidRDefault="0072710E" w:rsidP="0072710E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supbanco-CCC-CP-202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1D1222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  <w:r w:rsidR="001F6E72">
                                            <w:rPr>
                                              <w:rStyle w:val="Style2"/>
                                            </w:rPr>
                                            <w:t>7</w:t>
                                          </w:r>
                                        </w:p>
                                      </w:sdtContent>
                                    </w:sdt>
                                    <w:p w14:paraId="20819490" w14:textId="7D9B463B" w:rsidR="00840E00" w:rsidRPr="00535962" w:rsidRDefault="001F6E72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1F6E7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1F6E7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1F6E7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1F6E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1F6E7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1F6E7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124BA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2710E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A2093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20</cp:revision>
  <cp:lastPrinted>2011-03-04T19:05:00Z</cp:lastPrinted>
  <dcterms:created xsi:type="dcterms:W3CDTF">2014-01-02T13:42:00Z</dcterms:created>
  <dcterms:modified xsi:type="dcterms:W3CDTF">2023-03-16T20:48:00Z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